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FF46A" w14:textId="4CAC3C01" w:rsidR="00535962" w:rsidRPr="00F7167E" w:rsidRDefault="008D134A">
      <w:r w:rsidRPr="00D0542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 wp14:anchorId="59127CB7" wp14:editId="0BA26D41">
            <wp:simplePos x="0" y="0"/>
            <wp:positionH relativeFrom="margin">
              <wp:posOffset>3977640</wp:posOffset>
            </wp:positionH>
            <wp:positionV relativeFrom="margin">
              <wp:posOffset>-792480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4178D">
        <w:rPr>
          <w:noProof/>
          <w:sz w:val="24"/>
          <w:szCs w:val="24"/>
          <w:lang w:val="es-DO" w:eastAsia="es-DO"/>
        </w:rPr>
        <w:pict w14:anchorId="4A07E4C1"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1036" type="#_x0000_t202" style="position:absolute;margin-left:612.7pt;margin-top:18.75pt;width:89pt;height:19.85pt;z-index:2516869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 style="mso-next-textbox:#Text Box 13">
              <w:txbxContent>
                <w:p w14:paraId="200208D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8D134A">
                    <w:fldChar w:fldCharType="begin"/>
                  </w:r>
                  <w:r w:rsidR="008D134A">
                    <w:instrText xml:space="preserve"> NUMPAGES   \* MERGEFORMAT </w:instrText>
                  </w:r>
                  <w:r w:rsidR="008D134A">
                    <w:fldChar w:fldCharType="separate"/>
                  </w:r>
                  <w:r w:rsidR="00B55C91" w:rsidRP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D134A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34178D">
        <w:rPr>
          <w:noProof/>
          <w:lang w:val="es-DO" w:eastAsia="es-DO"/>
        </w:rPr>
        <w:pict w14:anchorId="40DA73C6">
          <v:shape id="Text Box 12" o:spid="_x0000_s1034" type="#_x0000_t202" style="position:absolute;margin-left:586.1pt;margin-top:2.1pt;width:112.45pt;height:21.9pt;z-index:251685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 style="mso-next-textbox:#Text Box 12">
              <w:txbxContent>
                <w:p w14:paraId="6998BF84" w14:textId="15A74809" w:rsidR="0026335F" w:rsidRPr="0026335F" w:rsidRDefault="008D134A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752032">
                        <w:rPr>
                          <w:rStyle w:val="Style5"/>
                        </w:rPr>
                        <w:t>Fecha</w:t>
                      </w:r>
                    </w:sdtContent>
                  </w:sdt>
                </w:p>
              </w:txbxContent>
            </v:textbox>
          </v:shape>
        </w:pict>
      </w:r>
      <w:r w:rsidR="0034178D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4EEBA309">
          <v:shape id="Text Box 16" o:spid="_x0000_s1033" type="#_x0000_t202" style="position:absolute;margin-left:246.1pt;margin-top:7.5pt;width:246.8pt;height:40.3pt;z-index:25169100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 style="mso-next-textbox:#Text Box 16">
              <w:txbxContent>
                <w:p w14:paraId="5359589C" w14:textId="2D68F220" w:rsidR="002E1412" w:rsidRPr="002E1412" w:rsidRDefault="008D134A" w:rsidP="00AC084F">
                  <w:pPr>
                    <w:pStyle w:val="Ttulo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AC084F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0EB7883D">
          <v:shape id="Text Box 2" o:spid="_x0000_s1031" type="#_x0000_t202" style="position:absolute;margin-left:-24.75pt;margin-top:-37.2pt;width:81pt;height:48.1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034D2EEB" w14:textId="37C9031C" w:rsidR="00BC61BD" w:rsidRPr="00BC61BD" w:rsidRDefault="003E5197">
                      <w:pPr>
                        <w:rPr>
                          <w:lang w:val="en-US"/>
                        </w:rPr>
                      </w:pPr>
                      <w:r w:rsidRPr="003E5197">
                        <w:rPr>
                          <w:noProof/>
                        </w:rPr>
                        <w:drawing>
                          <wp:inline distT="0" distB="0" distL="0" distR="0" wp14:anchorId="35891B85" wp14:editId="531DD418">
                            <wp:extent cx="845820" cy="304800"/>
                            <wp:effectExtent l="0" t="0" r="0" b="0"/>
                            <wp:docPr id="18433" name="Image" descr="Image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0B0A1F92-ACC9-4121-9C53-CE69857BA7CF}"/>
                                </a:ext>
                              </a:extLst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433" name="Image" descr="Image">
                                      <a:extLst>
                                        <a:ext uri="{FF2B5EF4-FFF2-40B4-BE49-F238E27FC236}">
                                          <a16:creationId xmlns:a16="http://schemas.microsoft.com/office/drawing/2014/main" id="{0B0A1F92-ACC9-4121-9C53-CE69857BA7CF}"/>
                                        </a:ext>
                                      </a:extLst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r="62125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582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s-DO" w:eastAsia="es-DO"/>
        </w:rPr>
        <w:pict w14:anchorId="31F2348C">
          <v:group id="Group 21" o:spid="_x0000_s1026" style="position:absolute;margin-left:538.9pt;margin-top:-51.35pt;width:182.3pt;height:50.6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 id="Text Box 24" o:spid="_x0000_s1029" type="#_x0000_t202" style="position:absolute;left:9151;top:1077;width:2009;height:54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DD7AB61" w14:textId="7A4EE6DC" w:rsidR="006B202F" w:rsidRPr="00535962" w:rsidRDefault="00AC084F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supbanco-daf-cm-2021-00</w:t>
                          </w:r>
                          <w:r w:rsidR="0034178D">
                            <w:rPr>
                              <w:rStyle w:val="Style2"/>
                            </w:rPr>
                            <w:t>84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>
                  <w:txbxContent>
                    <w:p w14:paraId="290B51BA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DO" w:eastAsia="es-DO"/>
        </w:rPr>
        <w:pict w14:anchorId="33D6B507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0302B5E3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707CEDC1" w14:textId="1984C438" w:rsidR="00E124CB" w:rsidRPr="0034178D" w:rsidRDefault="0034178D" w:rsidP="0034178D">
      <w:r>
        <w:rPr>
          <w:noProof/>
          <w:color w:val="FF0000"/>
          <w:lang w:val="es-DO" w:eastAsia="es-DO"/>
        </w:rPr>
        <w:pict w14:anchorId="1798552A">
          <v:shape id="Text Box 18" o:spid="_x0000_s1035" type="#_x0000_t202" style="position:absolute;margin-left:224.45pt;margin-top:2.1pt;width:267.5pt;height:20.25pt;z-index:2516951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 style="mso-next-textbox:#Text Box 18">
              <w:txbxContent>
                <w:p w14:paraId="7E7A9ECB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3433" w:type="dxa"/>
        <w:tblInd w:w="266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394"/>
      </w:tblGrid>
      <w:tr w:rsidR="006E45AC" w:rsidRPr="006E45AC" w14:paraId="099AF605" w14:textId="77777777" w:rsidTr="0034178D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394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34178D" w:rsidRPr="006E45AC" w14:paraId="45CA3C52" w14:textId="77777777" w:rsidTr="0034178D">
        <w:trPr>
          <w:trHeight w:val="243"/>
        </w:trPr>
        <w:tc>
          <w:tcPr>
            <w:tcW w:w="1101" w:type="dxa"/>
            <w:vAlign w:val="center"/>
          </w:tcPr>
          <w:p w14:paraId="18DCC0F6" w14:textId="25D71B6C" w:rsidR="0034178D" w:rsidRPr="0034178D" w:rsidRDefault="0034178D" w:rsidP="0034178D">
            <w:r w:rsidRPr="0034178D">
              <w:t>1</w:t>
            </w:r>
          </w:p>
        </w:tc>
        <w:tc>
          <w:tcPr>
            <w:tcW w:w="1132" w:type="dxa"/>
            <w:vAlign w:val="center"/>
          </w:tcPr>
          <w:p w14:paraId="67E3581C" w14:textId="1455655E" w:rsidR="0034178D" w:rsidRPr="0034178D" w:rsidRDefault="0034178D" w:rsidP="0034178D">
            <w:r w:rsidRPr="0034178D">
              <w:t>14111704</w:t>
            </w:r>
          </w:p>
        </w:tc>
        <w:tc>
          <w:tcPr>
            <w:tcW w:w="3971" w:type="dxa"/>
            <w:vAlign w:val="center"/>
          </w:tcPr>
          <w:p w14:paraId="0BD49DDE" w14:textId="745201C8" w:rsidR="0034178D" w:rsidRPr="0034178D" w:rsidRDefault="0034178D" w:rsidP="0034178D">
            <w:r w:rsidRPr="0034178D">
              <w:t xml:space="preserve">Papel higiénico jumbo </w:t>
            </w:r>
          </w:p>
        </w:tc>
        <w:tc>
          <w:tcPr>
            <w:tcW w:w="1417" w:type="dxa"/>
          </w:tcPr>
          <w:p w14:paraId="76B8F37C" w14:textId="530F1BC5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3061D1D6" w14:textId="06B9038E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33BBC6E6" w14:textId="77777777" w:rsidR="0034178D" w:rsidRPr="00BF6404" w:rsidRDefault="0034178D" w:rsidP="0034178D"/>
        </w:tc>
      </w:tr>
      <w:tr w:rsidR="0034178D" w:rsidRPr="006E45AC" w14:paraId="57AF4961" w14:textId="77777777" w:rsidTr="0034178D">
        <w:tc>
          <w:tcPr>
            <w:tcW w:w="1101" w:type="dxa"/>
            <w:vAlign w:val="center"/>
          </w:tcPr>
          <w:p w14:paraId="7A78FCAA" w14:textId="4843CABC" w:rsidR="0034178D" w:rsidRPr="0034178D" w:rsidRDefault="0034178D" w:rsidP="0034178D">
            <w:r w:rsidRPr="0034178D">
              <w:t>2</w:t>
            </w:r>
          </w:p>
        </w:tc>
        <w:tc>
          <w:tcPr>
            <w:tcW w:w="1132" w:type="dxa"/>
            <w:vAlign w:val="center"/>
          </w:tcPr>
          <w:p w14:paraId="0E81EEA9" w14:textId="2B1E8D6F" w:rsidR="0034178D" w:rsidRPr="0034178D" w:rsidRDefault="0034178D" w:rsidP="0034178D">
            <w:r w:rsidRPr="0034178D">
              <w:t>52151504</w:t>
            </w:r>
          </w:p>
        </w:tc>
        <w:tc>
          <w:tcPr>
            <w:tcW w:w="3971" w:type="dxa"/>
            <w:vAlign w:val="center"/>
          </w:tcPr>
          <w:p w14:paraId="01513508" w14:textId="091B5317" w:rsidR="0034178D" w:rsidRPr="0034178D" w:rsidRDefault="0034178D" w:rsidP="0034178D">
            <w:r w:rsidRPr="0034178D">
              <w:t>Vasos para café</w:t>
            </w:r>
          </w:p>
        </w:tc>
        <w:tc>
          <w:tcPr>
            <w:tcW w:w="1417" w:type="dxa"/>
          </w:tcPr>
          <w:p w14:paraId="236C1A59" w14:textId="05A93202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053B82C8" w14:textId="02CA1CB5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5714E558" w14:textId="77777777" w:rsidR="0034178D" w:rsidRPr="00BF6404" w:rsidRDefault="0034178D" w:rsidP="0034178D"/>
        </w:tc>
      </w:tr>
      <w:tr w:rsidR="0034178D" w:rsidRPr="006E45AC" w14:paraId="55476CCE" w14:textId="77777777" w:rsidTr="0034178D">
        <w:tc>
          <w:tcPr>
            <w:tcW w:w="1101" w:type="dxa"/>
            <w:vAlign w:val="center"/>
          </w:tcPr>
          <w:p w14:paraId="7A9EFFAD" w14:textId="6BC57998" w:rsidR="0034178D" w:rsidRPr="0034178D" w:rsidRDefault="0034178D" w:rsidP="0034178D">
            <w:r w:rsidRPr="0034178D">
              <w:t>3</w:t>
            </w:r>
          </w:p>
        </w:tc>
        <w:tc>
          <w:tcPr>
            <w:tcW w:w="1132" w:type="dxa"/>
            <w:vAlign w:val="center"/>
          </w:tcPr>
          <w:p w14:paraId="40C39033" w14:textId="4E249D56" w:rsidR="0034178D" w:rsidRPr="0034178D" w:rsidRDefault="0034178D" w:rsidP="0034178D">
            <w:r w:rsidRPr="0034178D">
              <w:t>52151504</w:t>
            </w:r>
          </w:p>
        </w:tc>
        <w:tc>
          <w:tcPr>
            <w:tcW w:w="3971" w:type="dxa"/>
            <w:vAlign w:val="center"/>
          </w:tcPr>
          <w:p w14:paraId="27FCF3BC" w14:textId="784F4F87" w:rsidR="0034178D" w:rsidRPr="0034178D" w:rsidRDefault="0034178D" w:rsidP="0034178D">
            <w:r w:rsidRPr="0034178D">
              <w:t>Vasos plásticos 10 onzas</w:t>
            </w:r>
          </w:p>
        </w:tc>
        <w:tc>
          <w:tcPr>
            <w:tcW w:w="1417" w:type="dxa"/>
          </w:tcPr>
          <w:p w14:paraId="2E1F3E27" w14:textId="46F0173F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7FA02340" w14:textId="1EBBEF1F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3D753A39" w14:textId="77777777" w:rsidR="0034178D" w:rsidRPr="00BF6404" w:rsidRDefault="0034178D" w:rsidP="0034178D"/>
        </w:tc>
      </w:tr>
      <w:tr w:rsidR="0034178D" w:rsidRPr="006E45AC" w14:paraId="2ACE10F5" w14:textId="77777777" w:rsidTr="0034178D">
        <w:trPr>
          <w:trHeight w:val="70"/>
        </w:trPr>
        <w:tc>
          <w:tcPr>
            <w:tcW w:w="1101" w:type="dxa"/>
            <w:vAlign w:val="center"/>
          </w:tcPr>
          <w:p w14:paraId="3025FB58" w14:textId="11D69A42" w:rsidR="0034178D" w:rsidRPr="0034178D" w:rsidRDefault="0034178D" w:rsidP="0034178D">
            <w:r w:rsidRPr="0034178D">
              <w:t>4</w:t>
            </w:r>
          </w:p>
        </w:tc>
        <w:tc>
          <w:tcPr>
            <w:tcW w:w="1132" w:type="dxa"/>
            <w:vAlign w:val="center"/>
          </w:tcPr>
          <w:p w14:paraId="3C283703" w14:textId="6DB4C70E" w:rsidR="0034178D" w:rsidRPr="0034178D" w:rsidRDefault="0034178D" w:rsidP="0034178D">
            <w:r w:rsidRPr="0034178D">
              <w:t>14111705</w:t>
            </w:r>
          </w:p>
        </w:tc>
        <w:tc>
          <w:tcPr>
            <w:tcW w:w="3971" w:type="dxa"/>
            <w:vAlign w:val="center"/>
          </w:tcPr>
          <w:p w14:paraId="5A310D06" w14:textId="15AAD466" w:rsidR="0034178D" w:rsidRPr="0034178D" w:rsidRDefault="0034178D" w:rsidP="0034178D">
            <w:r w:rsidRPr="0034178D">
              <w:t>Servilletas C-</w:t>
            </w:r>
            <w:proofErr w:type="spellStart"/>
            <w:r w:rsidRPr="0034178D">
              <w:t>fold</w:t>
            </w:r>
            <w:proofErr w:type="spellEnd"/>
          </w:p>
        </w:tc>
        <w:tc>
          <w:tcPr>
            <w:tcW w:w="1417" w:type="dxa"/>
          </w:tcPr>
          <w:p w14:paraId="26CD8ADA" w14:textId="03B89F49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3654A7B6" w14:textId="2AD147EA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68B2B4C6" w14:textId="77777777" w:rsidR="0034178D" w:rsidRPr="00BF6404" w:rsidRDefault="0034178D" w:rsidP="0034178D"/>
        </w:tc>
      </w:tr>
      <w:tr w:rsidR="0034178D" w:rsidRPr="006E45AC" w14:paraId="2667D28F" w14:textId="77777777" w:rsidTr="0034178D">
        <w:tc>
          <w:tcPr>
            <w:tcW w:w="1101" w:type="dxa"/>
            <w:vAlign w:val="center"/>
          </w:tcPr>
          <w:p w14:paraId="3A18C491" w14:textId="70E887F3" w:rsidR="0034178D" w:rsidRPr="0034178D" w:rsidRDefault="0034178D" w:rsidP="0034178D">
            <w:r w:rsidRPr="0034178D">
              <w:t>5</w:t>
            </w:r>
          </w:p>
        </w:tc>
        <w:tc>
          <w:tcPr>
            <w:tcW w:w="1132" w:type="dxa"/>
            <w:vAlign w:val="center"/>
          </w:tcPr>
          <w:p w14:paraId="6339CCEF" w14:textId="4B45439F" w:rsidR="0034178D" w:rsidRPr="0034178D" w:rsidRDefault="0034178D" w:rsidP="0034178D">
            <w:r w:rsidRPr="0034178D">
              <w:t>14111705</w:t>
            </w:r>
          </w:p>
        </w:tc>
        <w:tc>
          <w:tcPr>
            <w:tcW w:w="3971" w:type="dxa"/>
            <w:vAlign w:val="center"/>
          </w:tcPr>
          <w:p w14:paraId="3B77D9FF" w14:textId="55A30553" w:rsidR="0034178D" w:rsidRPr="0034178D" w:rsidRDefault="0034178D" w:rsidP="0034178D">
            <w:r w:rsidRPr="0034178D">
              <w:t>Servilleta de mano rectangular</w:t>
            </w:r>
          </w:p>
        </w:tc>
        <w:tc>
          <w:tcPr>
            <w:tcW w:w="1417" w:type="dxa"/>
          </w:tcPr>
          <w:p w14:paraId="7FF2D80F" w14:textId="5CC36D5D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2257C225" w14:textId="39C0A9B6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1BBFC150" w14:textId="77777777" w:rsidR="0034178D" w:rsidRPr="00BF6404" w:rsidRDefault="0034178D" w:rsidP="0034178D"/>
        </w:tc>
      </w:tr>
      <w:tr w:rsidR="0034178D" w:rsidRPr="006E45AC" w14:paraId="695F3E5E" w14:textId="77777777" w:rsidTr="0034178D">
        <w:tc>
          <w:tcPr>
            <w:tcW w:w="1101" w:type="dxa"/>
            <w:vAlign w:val="center"/>
          </w:tcPr>
          <w:p w14:paraId="2BB828D7" w14:textId="23B47B67" w:rsidR="0034178D" w:rsidRPr="0034178D" w:rsidRDefault="0034178D" w:rsidP="0034178D">
            <w:r w:rsidRPr="0034178D">
              <w:t>6</w:t>
            </w:r>
          </w:p>
        </w:tc>
        <w:tc>
          <w:tcPr>
            <w:tcW w:w="1132" w:type="dxa"/>
            <w:vAlign w:val="center"/>
          </w:tcPr>
          <w:p w14:paraId="53038676" w14:textId="3B3FF504" w:rsidR="0034178D" w:rsidRPr="0034178D" w:rsidRDefault="0034178D" w:rsidP="0034178D">
            <w:r w:rsidRPr="0034178D">
              <w:t>47131807</w:t>
            </w:r>
          </w:p>
        </w:tc>
        <w:tc>
          <w:tcPr>
            <w:tcW w:w="3971" w:type="dxa"/>
            <w:vAlign w:val="center"/>
          </w:tcPr>
          <w:p w14:paraId="494A4C36" w14:textId="6A102ACD" w:rsidR="0034178D" w:rsidRPr="0034178D" w:rsidRDefault="0034178D" w:rsidP="0034178D">
            <w:r w:rsidRPr="0034178D">
              <w:t>Cloro</w:t>
            </w:r>
          </w:p>
        </w:tc>
        <w:tc>
          <w:tcPr>
            <w:tcW w:w="1417" w:type="dxa"/>
          </w:tcPr>
          <w:p w14:paraId="425A8A4F" w14:textId="50476B51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2678D89C" w14:textId="2F3B6C75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051A9F55" w14:textId="77777777" w:rsidR="0034178D" w:rsidRPr="00BF6404" w:rsidRDefault="0034178D" w:rsidP="0034178D"/>
        </w:tc>
      </w:tr>
      <w:tr w:rsidR="0034178D" w:rsidRPr="006E45AC" w14:paraId="263D3E49" w14:textId="77777777" w:rsidTr="0034178D">
        <w:tc>
          <w:tcPr>
            <w:tcW w:w="1101" w:type="dxa"/>
            <w:vAlign w:val="center"/>
          </w:tcPr>
          <w:p w14:paraId="34E0410F" w14:textId="5DEED749" w:rsidR="0034178D" w:rsidRPr="0034178D" w:rsidRDefault="0034178D" w:rsidP="0034178D">
            <w:r w:rsidRPr="0034178D">
              <w:t>7</w:t>
            </w:r>
          </w:p>
        </w:tc>
        <w:tc>
          <w:tcPr>
            <w:tcW w:w="1132" w:type="dxa"/>
            <w:vAlign w:val="center"/>
          </w:tcPr>
          <w:p w14:paraId="1A2CA8A7" w14:textId="1FA77485" w:rsidR="0034178D" w:rsidRPr="0034178D" w:rsidRDefault="0034178D" w:rsidP="0034178D">
            <w:r w:rsidRPr="0034178D">
              <w:t>47131603</w:t>
            </w:r>
          </w:p>
        </w:tc>
        <w:tc>
          <w:tcPr>
            <w:tcW w:w="3971" w:type="dxa"/>
            <w:vAlign w:val="center"/>
          </w:tcPr>
          <w:p w14:paraId="3E4EDE18" w14:textId="0946D8A9" w:rsidR="0034178D" w:rsidRPr="0034178D" w:rsidRDefault="0034178D" w:rsidP="0034178D">
            <w:r w:rsidRPr="0034178D">
              <w:t>Desinfectante liquido</w:t>
            </w:r>
          </w:p>
        </w:tc>
        <w:tc>
          <w:tcPr>
            <w:tcW w:w="1417" w:type="dxa"/>
          </w:tcPr>
          <w:p w14:paraId="72AB06DF" w14:textId="5EECD6CB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26339625" w14:textId="7068D914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2413CA1B" w14:textId="77777777" w:rsidR="0034178D" w:rsidRPr="00BF6404" w:rsidRDefault="0034178D" w:rsidP="0034178D"/>
        </w:tc>
      </w:tr>
      <w:tr w:rsidR="0034178D" w:rsidRPr="006E45AC" w14:paraId="70917D07" w14:textId="77777777" w:rsidTr="0034178D">
        <w:tc>
          <w:tcPr>
            <w:tcW w:w="1101" w:type="dxa"/>
            <w:vAlign w:val="center"/>
          </w:tcPr>
          <w:p w14:paraId="140FBEA9" w14:textId="2EC6068E" w:rsidR="0034178D" w:rsidRPr="0034178D" w:rsidRDefault="0034178D" w:rsidP="0034178D">
            <w:r w:rsidRPr="0034178D">
              <w:t>8</w:t>
            </w:r>
          </w:p>
        </w:tc>
        <w:tc>
          <w:tcPr>
            <w:tcW w:w="1132" w:type="dxa"/>
            <w:vAlign w:val="center"/>
          </w:tcPr>
          <w:p w14:paraId="3B121E08" w14:textId="762DD287" w:rsidR="0034178D" w:rsidRPr="0034178D" w:rsidRDefault="0034178D" w:rsidP="0034178D">
            <w:r w:rsidRPr="0034178D">
              <w:t>40141742</w:t>
            </w:r>
          </w:p>
        </w:tc>
        <w:tc>
          <w:tcPr>
            <w:tcW w:w="3971" w:type="dxa"/>
            <w:vAlign w:val="center"/>
          </w:tcPr>
          <w:p w14:paraId="4116DB11" w14:textId="7DF28B3B" w:rsidR="0034178D" w:rsidRPr="0034178D" w:rsidRDefault="0034178D" w:rsidP="0034178D">
            <w:r w:rsidRPr="0034178D">
              <w:t>Atomizador</w:t>
            </w:r>
          </w:p>
        </w:tc>
        <w:tc>
          <w:tcPr>
            <w:tcW w:w="1417" w:type="dxa"/>
          </w:tcPr>
          <w:p w14:paraId="24DF03ED" w14:textId="3EF917D1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1AA67264" w14:textId="15BC86F8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7E7F3141" w14:textId="77777777" w:rsidR="0034178D" w:rsidRPr="00BF6404" w:rsidRDefault="0034178D" w:rsidP="0034178D"/>
        </w:tc>
      </w:tr>
      <w:tr w:rsidR="0034178D" w:rsidRPr="006E45AC" w14:paraId="036721C6" w14:textId="77777777" w:rsidTr="0034178D">
        <w:tc>
          <w:tcPr>
            <w:tcW w:w="1101" w:type="dxa"/>
            <w:vAlign w:val="center"/>
          </w:tcPr>
          <w:p w14:paraId="1325A4F0" w14:textId="7DF632CD" w:rsidR="0034178D" w:rsidRPr="0034178D" w:rsidRDefault="0034178D" w:rsidP="0034178D">
            <w:r w:rsidRPr="0034178D">
              <w:t>9</w:t>
            </w:r>
          </w:p>
        </w:tc>
        <w:tc>
          <w:tcPr>
            <w:tcW w:w="1132" w:type="dxa"/>
            <w:vAlign w:val="center"/>
          </w:tcPr>
          <w:p w14:paraId="263540C3" w14:textId="56F2786E" w:rsidR="0034178D" w:rsidRPr="0034178D" w:rsidRDefault="0034178D" w:rsidP="0034178D">
            <w:r w:rsidRPr="0034178D">
              <w:t>47131603</w:t>
            </w:r>
          </w:p>
        </w:tc>
        <w:tc>
          <w:tcPr>
            <w:tcW w:w="3971" w:type="dxa"/>
            <w:vAlign w:val="center"/>
          </w:tcPr>
          <w:p w14:paraId="64024DCF" w14:textId="5CD44D58" w:rsidR="0034178D" w:rsidRPr="0034178D" w:rsidRDefault="0034178D" w:rsidP="0034178D">
            <w:r w:rsidRPr="0034178D">
              <w:t>Brillo verde</w:t>
            </w:r>
          </w:p>
        </w:tc>
        <w:tc>
          <w:tcPr>
            <w:tcW w:w="1417" w:type="dxa"/>
          </w:tcPr>
          <w:p w14:paraId="476FD74A" w14:textId="7513803E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28A30A9A" w14:textId="7C928FFD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11DA6BD2" w14:textId="77777777" w:rsidR="0034178D" w:rsidRPr="00BF6404" w:rsidRDefault="0034178D" w:rsidP="0034178D"/>
        </w:tc>
      </w:tr>
      <w:tr w:rsidR="0034178D" w:rsidRPr="006E45AC" w14:paraId="4AE2D818" w14:textId="77777777" w:rsidTr="0034178D">
        <w:tc>
          <w:tcPr>
            <w:tcW w:w="1101" w:type="dxa"/>
            <w:vAlign w:val="center"/>
          </w:tcPr>
          <w:p w14:paraId="30A57120" w14:textId="6907CBAB" w:rsidR="0034178D" w:rsidRPr="0034178D" w:rsidRDefault="0034178D" w:rsidP="0034178D">
            <w:r w:rsidRPr="0034178D">
              <w:t>10</w:t>
            </w:r>
          </w:p>
        </w:tc>
        <w:tc>
          <w:tcPr>
            <w:tcW w:w="1132" w:type="dxa"/>
            <w:vAlign w:val="center"/>
          </w:tcPr>
          <w:p w14:paraId="55F1934B" w14:textId="2F0309AD" w:rsidR="0034178D" w:rsidRPr="0034178D" w:rsidRDefault="0034178D" w:rsidP="0034178D">
            <w:r w:rsidRPr="0034178D">
              <w:t>47131805</w:t>
            </w:r>
          </w:p>
        </w:tc>
        <w:tc>
          <w:tcPr>
            <w:tcW w:w="3971" w:type="dxa"/>
            <w:vAlign w:val="center"/>
          </w:tcPr>
          <w:p w14:paraId="2FAC86B4" w14:textId="57A80CFF" w:rsidR="0034178D" w:rsidRPr="0034178D" w:rsidRDefault="0034178D" w:rsidP="0034178D">
            <w:r w:rsidRPr="0034178D">
              <w:t>Detergente en polvo</w:t>
            </w:r>
          </w:p>
        </w:tc>
        <w:tc>
          <w:tcPr>
            <w:tcW w:w="1417" w:type="dxa"/>
          </w:tcPr>
          <w:p w14:paraId="08B874CC" w14:textId="082BCA21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27655B93" w14:textId="304F61D4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7676E958" w14:textId="77777777" w:rsidR="0034178D" w:rsidRPr="00BF6404" w:rsidRDefault="0034178D" w:rsidP="0034178D"/>
        </w:tc>
      </w:tr>
      <w:tr w:rsidR="0034178D" w:rsidRPr="006E45AC" w14:paraId="0A6A735E" w14:textId="77777777" w:rsidTr="0034178D">
        <w:tc>
          <w:tcPr>
            <w:tcW w:w="1101" w:type="dxa"/>
            <w:vAlign w:val="center"/>
          </w:tcPr>
          <w:p w14:paraId="4B7EA6E7" w14:textId="6B1D6038" w:rsidR="0034178D" w:rsidRPr="0034178D" w:rsidRDefault="0034178D" w:rsidP="0034178D">
            <w:r w:rsidRPr="0034178D">
              <w:t>11</w:t>
            </w:r>
          </w:p>
        </w:tc>
        <w:tc>
          <w:tcPr>
            <w:tcW w:w="1132" w:type="dxa"/>
            <w:vAlign w:val="center"/>
          </w:tcPr>
          <w:p w14:paraId="54D5BD24" w14:textId="2296F30A" w:rsidR="0034178D" w:rsidRPr="0034178D" w:rsidRDefault="0034178D" w:rsidP="0034178D">
            <w:r w:rsidRPr="0034178D">
              <w:t>47131618</w:t>
            </w:r>
          </w:p>
        </w:tc>
        <w:tc>
          <w:tcPr>
            <w:tcW w:w="3971" w:type="dxa"/>
            <w:vAlign w:val="center"/>
          </w:tcPr>
          <w:p w14:paraId="26C5E406" w14:textId="65077F48" w:rsidR="0034178D" w:rsidRPr="0034178D" w:rsidRDefault="0034178D" w:rsidP="0034178D">
            <w:proofErr w:type="spellStart"/>
            <w:r w:rsidRPr="0034178D">
              <w:t>Suaper</w:t>
            </w:r>
            <w:proofErr w:type="spellEnd"/>
            <w:r w:rsidRPr="0034178D">
              <w:t xml:space="preserve"> con palo</w:t>
            </w:r>
          </w:p>
        </w:tc>
        <w:tc>
          <w:tcPr>
            <w:tcW w:w="1417" w:type="dxa"/>
          </w:tcPr>
          <w:p w14:paraId="10C97AC5" w14:textId="12F6145B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1C77A113" w14:textId="7378E73F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346B10A6" w14:textId="77777777" w:rsidR="0034178D" w:rsidRPr="00BF6404" w:rsidRDefault="0034178D" w:rsidP="0034178D"/>
        </w:tc>
      </w:tr>
      <w:tr w:rsidR="0034178D" w:rsidRPr="006E45AC" w14:paraId="6184408F" w14:textId="77777777" w:rsidTr="0034178D">
        <w:tc>
          <w:tcPr>
            <w:tcW w:w="1101" w:type="dxa"/>
            <w:vAlign w:val="center"/>
          </w:tcPr>
          <w:p w14:paraId="7D7AF921" w14:textId="61014345" w:rsidR="0034178D" w:rsidRPr="0034178D" w:rsidRDefault="0034178D" w:rsidP="0034178D">
            <w:r w:rsidRPr="0034178D">
              <w:t>12</w:t>
            </w:r>
          </w:p>
        </w:tc>
        <w:tc>
          <w:tcPr>
            <w:tcW w:w="1132" w:type="dxa"/>
            <w:vAlign w:val="center"/>
          </w:tcPr>
          <w:p w14:paraId="71B4749A" w14:textId="13F67B29" w:rsidR="0034178D" w:rsidRPr="0034178D" w:rsidRDefault="0034178D" w:rsidP="0034178D">
            <w:r w:rsidRPr="0034178D">
              <w:t>46181504</w:t>
            </w:r>
          </w:p>
        </w:tc>
        <w:tc>
          <w:tcPr>
            <w:tcW w:w="3971" w:type="dxa"/>
            <w:vAlign w:val="center"/>
          </w:tcPr>
          <w:p w14:paraId="32EA1D79" w14:textId="6BAAD587" w:rsidR="0034178D" w:rsidRPr="0034178D" w:rsidRDefault="0034178D" w:rsidP="0034178D">
            <w:r w:rsidRPr="0034178D">
              <w:t>Guantes de cocina</w:t>
            </w:r>
          </w:p>
        </w:tc>
        <w:tc>
          <w:tcPr>
            <w:tcW w:w="1417" w:type="dxa"/>
          </w:tcPr>
          <w:p w14:paraId="5A798997" w14:textId="05779BAA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03A04F82" w14:textId="004C3E32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3816E60D" w14:textId="77777777" w:rsidR="0034178D" w:rsidRPr="00BF6404" w:rsidRDefault="0034178D" w:rsidP="0034178D"/>
        </w:tc>
      </w:tr>
      <w:tr w:rsidR="0034178D" w:rsidRPr="006E45AC" w14:paraId="33D149EE" w14:textId="77777777" w:rsidTr="0034178D">
        <w:tc>
          <w:tcPr>
            <w:tcW w:w="1101" w:type="dxa"/>
            <w:vAlign w:val="center"/>
          </w:tcPr>
          <w:p w14:paraId="3CE58A1A" w14:textId="087EA2E2" w:rsidR="0034178D" w:rsidRPr="0034178D" w:rsidRDefault="0034178D" w:rsidP="0034178D">
            <w:r w:rsidRPr="0034178D">
              <w:t>13</w:t>
            </w:r>
          </w:p>
        </w:tc>
        <w:tc>
          <w:tcPr>
            <w:tcW w:w="1132" w:type="dxa"/>
            <w:vAlign w:val="center"/>
          </w:tcPr>
          <w:p w14:paraId="4CEFEC39" w14:textId="71DF9408" w:rsidR="0034178D" w:rsidRPr="0034178D" w:rsidRDefault="0034178D" w:rsidP="0034178D">
            <w:r w:rsidRPr="0034178D">
              <w:t>40161806</w:t>
            </w:r>
          </w:p>
        </w:tc>
        <w:tc>
          <w:tcPr>
            <w:tcW w:w="3971" w:type="dxa"/>
            <w:vAlign w:val="center"/>
          </w:tcPr>
          <w:p w14:paraId="2B462C50" w14:textId="13CE9D39" w:rsidR="0034178D" w:rsidRPr="0034178D" w:rsidRDefault="0034178D" w:rsidP="0034178D">
            <w:r w:rsidRPr="0034178D">
              <w:t>Malla urinal</w:t>
            </w:r>
          </w:p>
        </w:tc>
        <w:tc>
          <w:tcPr>
            <w:tcW w:w="1417" w:type="dxa"/>
          </w:tcPr>
          <w:p w14:paraId="3E1EB83A" w14:textId="589B6980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3B8E67A1" w14:textId="07FAC3A2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612A6E2B" w14:textId="77777777" w:rsidR="0034178D" w:rsidRPr="00BF6404" w:rsidRDefault="0034178D" w:rsidP="0034178D"/>
        </w:tc>
      </w:tr>
      <w:tr w:rsidR="0034178D" w:rsidRPr="006E45AC" w14:paraId="0100E210" w14:textId="77777777" w:rsidTr="0034178D">
        <w:tc>
          <w:tcPr>
            <w:tcW w:w="1101" w:type="dxa"/>
            <w:vAlign w:val="center"/>
          </w:tcPr>
          <w:p w14:paraId="11E89B57" w14:textId="7D3B7264" w:rsidR="0034178D" w:rsidRPr="0034178D" w:rsidRDefault="0034178D" w:rsidP="0034178D">
            <w:r w:rsidRPr="0034178D">
              <w:t>14</w:t>
            </w:r>
          </w:p>
        </w:tc>
        <w:tc>
          <w:tcPr>
            <w:tcW w:w="1132" w:type="dxa"/>
            <w:vAlign w:val="center"/>
          </w:tcPr>
          <w:p w14:paraId="239C0796" w14:textId="293EE354" w:rsidR="0034178D" w:rsidRPr="0034178D" w:rsidRDefault="0034178D" w:rsidP="0034178D">
            <w:r w:rsidRPr="0034178D">
              <w:t>47131502</w:t>
            </w:r>
          </w:p>
        </w:tc>
        <w:tc>
          <w:tcPr>
            <w:tcW w:w="3971" w:type="dxa"/>
            <w:vAlign w:val="center"/>
          </w:tcPr>
          <w:p w14:paraId="33DBDB10" w14:textId="78724CE0" w:rsidR="0034178D" w:rsidRPr="0034178D" w:rsidRDefault="0034178D" w:rsidP="0034178D">
            <w:r w:rsidRPr="0034178D">
              <w:t>Toalla de microfibra</w:t>
            </w:r>
          </w:p>
        </w:tc>
        <w:tc>
          <w:tcPr>
            <w:tcW w:w="1417" w:type="dxa"/>
          </w:tcPr>
          <w:p w14:paraId="146FB8ED" w14:textId="5D2B3BCC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1D1613D9" w14:textId="3A2FCB8F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730424B3" w14:textId="77777777" w:rsidR="0034178D" w:rsidRPr="00BF6404" w:rsidRDefault="0034178D" w:rsidP="0034178D"/>
        </w:tc>
      </w:tr>
      <w:tr w:rsidR="0034178D" w:rsidRPr="006E45AC" w14:paraId="752BE0E6" w14:textId="77777777" w:rsidTr="0034178D">
        <w:tc>
          <w:tcPr>
            <w:tcW w:w="1101" w:type="dxa"/>
            <w:vAlign w:val="center"/>
          </w:tcPr>
          <w:p w14:paraId="32A41043" w14:textId="6CA072AB" w:rsidR="0034178D" w:rsidRPr="0034178D" w:rsidRDefault="0034178D" w:rsidP="0034178D">
            <w:r w:rsidRPr="0034178D">
              <w:t>15</w:t>
            </w:r>
          </w:p>
        </w:tc>
        <w:tc>
          <w:tcPr>
            <w:tcW w:w="1132" w:type="dxa"/>
            <w:vAlign w:val="center"/>
          </w:tcPr>
          <w:p w14:paraId="5B109DA0" w14:textId="6CA3E10F" w:rsidR="0034178D" w:rsidRPr="0034178D" w:rsidRDefault="0034178D" w:rsidP="0034178D">
            <w:r w:rsidRPr="0034178D">
              <w:t>47131812</w:t>
            </w:r>
          </w:p>
        </w:tc>
        <w:tc>
          <w:tcPr>
            <w:tcW w:w="3971" w:type="dxa"/>
            <w:vAlign w:val="center"/>
          </w:tcPr>
          <w:p w14:paraId="277BE150" w14:textId="53FC1DEB" w:rsidR="0034178D" w:rsidRPr="0034178D" w:rsidRDefault="0034178D" w:rsidP="0034178D">
            <w:r w:rsidRPr="0034178D">
              <w:t>Ambientador 8 onzas</w:t>
            </w:r>
          </w:p>
        </w:tc>
        <w:tc>
          <w:tcPr>
            <w:tcW w:w="1417" w:type="dxa"/>
          </w:tcPr>
          <w:p w14:paraId="567F79E6" w14:textId="5EA1FB51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73746377" w14:textId="56A10D85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5318B02F" w14:textId="77777777" w:rsidR="0034178D" w:rsidRPr="00BF6404" w:rsidRDefault="0034178D" w:rsidP="0034178D"/>
        </w:tc>
      </w:tr>
      <w:tr w:rsidR="0034178D" w:rsidRPr="006E45AC" w14:paraId="79305DB7" w14:textId="77777777" w:rsidTr="0034178D">
        <w:tc>
          <w:tcPr>
            <w:tcW w:w="1101" w:type="dxa"/>
            <w:vAlign w:val="center"/>
          </w:tcPr>
          <w:p w14:paraId="642A4C32" w14:textId="625BEC33" w:rsidR="0034178D" w:rsidRPr="0034178D" w:rsidRDefault="0034178D" w:rsidP="0034178D">
            <w:r w:rsidRPr="0034178D">
              <w:t>16</w:t>
            </w:r>
          </w:p>
        </w:tc>
        <w:tc>
          <w:tcPr>
            <w:tcW w:w="1132" w:type="dxa"/>
            <w:vAlign w:val="center"/>
          </w:tcPr>
          <w:p w14:paraId="45BA0E9A" w14:textId="65FDEA98" w:rsidR="0034178D" w:rsidRPr="0034178D" w:rsidRDefault="0034178D" w:rsidP="0034178D">
            <w:r w:rsidRPr="0034178D">
              <w:t>47131812</w:t>
            </w:r>
          </w:p>
        </w:tc>
        <w:tc>
          <w:tcPr>
            <w:tcW w:w="3971" w:type="dxa"/>
            <w:vAlign w:val="center"/>
          </w:tcPr>
          <w:p w14:paraId="0DCF0E21" w14:textId="0A14939F" w:rsidR="0034178D" w:rsidRPr="0034178D" w:rsidRDefault="0034178D" w:rsidP="0034178D">
            <w:r w:rsidRPr="0034178D">
              <w:t xml:space="preserve">Repuestos de ambientador </w:t>
            </w:r>
          </w:p>
        </w:tc>
        <w:tc>
          <w:tcPr>
            <w:tcW w:w="1417" w:type="dxa"/>
          </w:tcPr>
          <w:p w14:paraId="5B5DB5D8" w14:textId="07333616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3515FF9A" w14:textId="7B909D66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27FB9282" w14:textId="77777777" w:rsidR="0034178D" w:rsidRPr="00BF6404" w:rsidRDefault="0034178D" w:rsidP="0034178D"/>
        </w:tc>
      </w:tr>
      <w:tr w:rsidR="0034178D" w:rsidRPr="006E45AC" w14:paraId="593E8E7E" w14:textId="77777777" w:rsidTr="0034178D">
        <w:tc>
          <w:tcPr>
            <w:tcW w:w="1101" w:type="dxa"/>
            <w:vAlign w:val="center"/>
          </w:tcPr>
          <w:p w14:paraId="6A243331" w14:textId="7B8157E3" w:rsidR="0034178D" w:rsidRPr="0034178D" w:rsidRDefault="0034178D" w:rsidP="0034178D">
            <w:r w:rsidRPr="0034178D">
              <w:t>17</w:t>
            </w:r>
          </w:p>
        </w:tc>
        <w:tc>
          <w:tcPr>
            <w:tcW w:w="1132" w:type="dxa"/>
            <w:vAlign w:val="center"/>
          </w:tcPr>
          <w:p w14:paraId="09CCC754" w14:textId="591DA3A8" w:rsidR="0034178D" w:rsidRPr="0034178D" w:rsidRDefault="0034178D" w:rsidP="0034178D">
            <w:r w:rsidRPr="0034178D">
              <w:t>53131626</w:t>
            </w:r>
          </w:p>
        </w:tc>
        <w:tc>
          <w:tcPr>
            <w:tcW w:w="3971" w:type="dxa"/>
            <w:vAlign w:val="center"/>
          </w:tcPr>
          <w:p w14:paraId="1007A3E8" w14:textId="526FE6AB" w:rsidR="0034178D" w:rsidRPr="0034178D" w:rsidRDefault="0034178D" w:rsidP="0034178D">
            <w:r w:rsidRPr="0034178D">
              <w:t xml:space="preserve">Gel </w:t>
            </w:r>
            <w:proofErr w:type="spellStart"/>
            <w:r w:rsidRPr="0034178D">
              <w:t>antibacterial</w:t>
            </w:r>
            <w:proofErr w:type="spellEnd"/>
          </w:p>
        </w:tc>
        <w:tc>
          <w:tcPr>
            <w:tcW w:w="1417" w:type="dxa"/>
          </w:tcPr>
          <w:p w14:paraId="1027AC36" w14:textId="52AE8D6F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5D065E8B" w14:textId="75F35C72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5865ECE9" w14:textId="77777777" w:rsidR="0034178D" w:rsidRPr="00BF6404" w:rsidRDefault="0034178D" w:rsidP="0034178D"/>
        </w:tc>
      </w:tr>
      <w:tr w:rsidR="0034178D" w:rsidRPr="006E45AC" w14:paraId="71733999" w14:textId="77777777" w:rsidTr="0034178D">
        <w:tc>
          <w:tcPr>
            <w:tcW w:w="1101" w:type="dxa"/>
            <w:vAlign w:val="center"/>
          </w:tcPr>
          <w:p w14:paraId="0612F67E" w14:textId="2C1586DE" w:rsidR="0034178D" w:rsidRPr="0034178D" w:rsidRDefault="0034178D" w:rsidP="0034178D">
            <w:r w:rsidRPr="0034178D">
              <w:t>18</w:t>
            </w:r>
          </w:p>
        </w:tc>
        <w:tc>
          <w:tcPr>
            <w:tcW w:w="1132" w:type="dxa"/>
            <w:vAlign w:val="center"/>
          </w:tcPr>
          <w:p w14:paraId="2086FAE5" w14:textId="611C4716" w:rsidR="0034178D" w:rsidRPr="0034178D" w:rsidRDefault="0034178D" w:rsidP="0034178D">
            <w:r w:rsidRPr="0034178D">
              <w:t>12164504</w:t>
            </w:r>
          </w:p>
        </w:tc>
        <w:tc>
          <w:tcPr>
            <w:tcW w:w="3971" w:type="dxa"/>
            <w:vAlign w:val="center"/>
          </w:tcPr>
          <w:p w14:paraId="7553E2BA" w14:textId="29F118E5" w:rsidR="0034178D" w:rsidRPr="0034178D" w:rsidRDefault="0034178D" w:rsidP="0034178D">
            <w:r w:rsidRPr="0034178D">
              <w:t>Endulzantes sin calorías</w:t>
            </w:r>
          </w:p>
        </w:tc>
        <w:tc>
          <w:tcPr>
            <w:tcW w:w="1417" w:type="dxa"/>
          </w:tcPr>
          <w:p w14:paraId="2E2DFAF9" w14:textId="0D74B1F2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3501F09C" w14:textId="142E6E23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26785575" w14:textId="77777777" w:rsidR="0034178D" w:rsidRPr="00BF6404" w:rsidRDefault="0034178D" w:rsidP="0034178D"/>
        </w:tc>
      </w:tr>
      <w:tr w:rsidR="0034178D" w:rsidRPr="006E45AC" w14:paraId="46789A0C" w14:textId="77777777" w:rsidTr="0034178D">
        <w:tc>
          <w:tcPr>
            <w:tcW w:w="1101" w:type="dxa"/>
            <w:vAlign w:val="center"/>
          </w:tcPr>
          <w:p w14:paraId="5F7B52CA" w14:textId="50E3BF99" w:rsidR="0034178D" w:rsidRPr="0034178D" w:rsidRDefault="0034178D" w:rsidP="0034178D">
            <w:r w:rsidRPr="0034178D">
              <w:t>19</w:t>
            </w:r>
          </w:p>
        </w:tc>
        <w:tc>
          <w:tcPr>
            <w:tcW w:w="1132" w:type="dxa"/>
            <w:vAlign w:val="center"/>
          </w:tcPr>
          <w:p w14:paraId="1923FDD4" w14:textId="14DFF5C8" w:rsidR="0034178D" w:rsidRPr="0034178D" w:rsidRDefault="0034178D" w:rsidP="0034178D">
            <w:r w:rsidRPr="0034178D">
              <w:t>52151505</w:t>
            </w:r>
          </w:p>
        </w:tc>
        <w:tc>
          <w:tcPr>
            <w:tcW w:w="3971" w:type="dxa"/>
            <w:vAlign w:val="center"/>
          </w:tcPr>
          <w:p w14:paraId="14CD7DD1" w14:textId="2154DCD0" w:rsidR="0034178D" w:rsidRPr="0034178D" w:rsidRDefault="0034178D" w:rsidP="0034178D">
            <w:r w:rsidRPr="0034178D">
              <w:t>Removedor de madera</w:t>
            </w:r>
          </w:p>
        </w:tc>
        <w:tc>
          <w:tcPr>
            <w:tcW w:w="1417" w:type="dxa"/>
          </w:tcPr>
          <w:p w14:paraId="2A607F90" w14:textId="50DB437D" w:rsidR="0034178D" w:rsidRPr="0034178D" w:rsidRDefault="0034178D" w:rsidP="0034178D">
            <w:r w:rsidRPr="0034178D">
              <w:t>Unidad</w:t>
            </w:r>
          </w:p>
        </w:tc>
        <w:tc>
          <w:tcPr>
            <w:tcW w:w="1418" w:type="dxa"/>
          </w:tcPr>
          <w:p w14:paraId="530A7979" w14:textId="5443FDC5" w:rsidR="0034178D" w:rsidRPr="00BF6404" w:rsidRDefault="0034178D" w:rsidP="0034178D">
            <w:r>
              <w:t>1</w:t>
            </w:r>
          </w:p>
        </w:tc>
        <w:tc>
          <w:tcPr>
            <w:tcW w:w="4394" w:type="dxa"/>
          </w:tcPr>
          <w:p w14:paraId="53E2FFB5" w14:textId="77777777" w:rsidR="0034178D" w:rsidRPr="00BF6404" w:rsidRDefault="0034178D" w:rsidP="0034178D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ABBD3" w14:textId="77777777" w:rsidR="00176DB8" w:rsidRDefault="00176DB8" w:rsidP="001007E7">
      <w:pPr>
        <w:spacing w:after="0" w:line="240" w:lineRule="auto"/>
      </w:pPr>
      <w:r>
        <w:separator/>
      </w:r>
    </w:p>
  </w:endnote>
  <w:endnote w:type="continuationSeparator" w:id="0">
    <w:p w14:paraId="15209BC0" w14:textId="77777777" w:rsidR="00176DB8" w:rsidRDefault="00176DB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7777777" w:rsidR="001007E7" w:rsidRDefault="008D134A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07E3BEE1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0D4B95E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1F86A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763B0E8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686892D" w14:textId="77777777" w:rsidR="00807015" w:rsidRDefault="00807015"/>
            </w:txbxContent>
          </v:textbox>
        </v:shape>
      </w:pict>
    </w:r>
  </w:p>
  <w:p w14:paraId="3B3AF601" w14:textId="77777777" w:rsidR="001007E7" w:rsidRDefault="008D134A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471E7CE7">
        <v:shape id="Text Box 1" o:spid="_x0000_s2049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2260B96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FA3CD" w14:textId="77777777" w:rsidR="00176DB8" w:rsidRDefault="00176DB8" w:rsidP="001007E7">
      <w:pPr>
        <w:spacing w:after="0" w:line="240" w:lineRule="auto"/>
      </w:pPr>
      <w:r>
        <w:separator/>
      </w:r>
    </w:p>
  </w:footnote>
  <w:footnote w:type="continuationSeparator" w:id="0">
    <w:p w14:paraId="0364EE86" w14:textId="77777777" w:rsidR="00176DB8" w:rsidRDefault="00176DB8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4178D"/>
    <w:rsid w:val="003D160E"/>
    <w:rsid w:val="003E5197"/>
    <w:rsid w:val="00410707"/>
    <w:rsid w:val="0042490F"/>
    <w:rsid w:val="004564FE"/>
    <w:rsid w:val="00462024"/>
    <w:rsid w:val="00466B9C"/>
    <w:rsid w:val="004D45A8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52032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8D134A"/>
    <w:rsid w:val="009B42B9"/>
    <w:rsid w:val="00A16099"/>
    <w:rsid w:val="00A640BD"/>
    <w:rsid w:val="00AC084F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26</TotalTime>
  <Pages>1</Pages>
  <Words>176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12</cp:revision>
  <cp:lastPrinted>2011-03-04T18:41:00Z</cp:lastPrinted>
  <dcterms:created xsi:type="dcterms:W3CDTF">2012-04-16T13:57:00Z</dcterms:created>
  <dcterms:modified xsi:type="dcterms:W3CDTF">2021-11-01T13:39:00Z</dcterms:modified>
</cp:coreProperties>
</file>